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E7" w:rsidRDefault="001645E7">
      <w:r>
        <w:object w:dxaOrig="23564" w:dyaOrig="152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0.5pt;height:417.75pt" o:ole="">
            <v:imagedata r:id="rId4" o:title=""/>
          </v:shape>
          <o:OLEObject Type="Embed" ProgID="Visio.Drawing.11" ShapeID="_x0000_i1025" DrawAspect="Content" ObjectID="_1339580225" r:id="rId5"/>
        </w:object>
      </w:r>
    </w:p>
    <w:sectPr w:rsidR="001645E7" w:rsidSect="00DC7A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ACE"/>
    <w:rsid w:val="001645E7"/>
    <w:rsid w:val="00281809"/>
    <w:rsid w:val="002A3124"/>
    <w:rsid w:val="00306912"/>
    <w:rsid w:val="00391707"/>
    <w:rsid w:val="0043581C"/>
    <w:rsid w:val="0058605A"/>
    <w:rsid w:val="005D7DC2"/>
    <w:rsid w:val="007D2B74"/>
    <w:rsid w:val="00836E62"/>
    <w:rsid w:val="00983071"/>
    <w:rsid w:val="00AF5229"/>
    <w:rsid w:val="00B83533"/>
    <w:rsid w:val="00CA114C"/>
    <w:rsid w:val="00D313C7"/>
    <w:rsid w:val="00DB6C75"/>
    <w:rsid w:val="00DC7ACE"/>
    <w:rsid w:val="00E63691"/>
    <w:rsid w:val="00F11C6F"/>
    <w:rsid w:val="00FC6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5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</Words>
  <Characters>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ilia.kisel</dc:creator>
  <cp:keywords/>
  <dc:description/>
  <cp:lastModifiedBy>Home</cp:lastModifiedBy>
  <cp:revision>2</cp:revision>
  <cp:lastPrinted>2010-07-02T07:13:00Z</cp:lastPrinted>
  <dcterms:created xsi:type="dcterms:W3CDTF">2010-07-02T08:51:00Z</dcterms:created>
  <dcterms:modified xsi:type="dcterms:W3CDTF">2010-07-02T08:51:00Z</dcterms:modified>
</cp:coreProperties>
</file>